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B51E8" w14:textId="77777777" w:rsidR="00482FBD" w:rsidRDefault="00482FBD" w:rsidP="0048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SCORBURGH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6AA1E13C" w14:textId="77777777" w:rsidR="00482FBD" w:rsidRDefault="00482FBD" w:rsidP="0048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Beverley. Husbandman.</w:t>
      </w:r>
    </w:p>
    <w:p w14:paraId="5F4A9E3A" w14:textId="77777777" w:rsidR="00482FBD" w:rsidRDefault="00482FBD" w:rsidP="00482FBD">
      <w:pPr>
        <w:pStyle w:val="NoSpacing"/>
        <w:rPr>
          <w:rFonts w:cs="Times New Roman"/>
          <w:szCs w:val="24"/>
        </w:rPr>
      </w:pPr>
    </w:p>
    <w:p w14:paraId="4CA4F255" w14:textId="77777777" w:rsidR="00482FBD" w:rsidRDefault="00482FBD" w:rsidP="00482FBD">
      <w:pPr>
        <w:pStyle w:val="NoSpacing"/>
        <w:rPr>
          <w:rFonts w:cs="Times New Roman"/>
          <w:szCs w:val="24"/>
        </w:rPr>
      </w:pPr>
    </w:p>
    <w:p w14:paraId="6EF189DB" w14:textId="77777777" w:rsidR="00482FBD" w:rsidRDefault="00482FBD" w:rsidP="0048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Christopher Potter of Beverley(q.v.)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434294BD" w14:textId="77777777" w:rsidR="00482FBD" w:rsidRDefault="00482FBD" w:rsidP="0048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6C50EC00" w14:textId="77777777" w:rsidR="00482FBD" w:rsidRDefault="00482FBD" w:rsidP="0048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777AB7EE" w14:textId="77777777" w:rsidR="00482FBD" w:rsidRDefault="00482FBD" w:rsidP="00482FBD">
      <w:pPr>
        <w:pStyle w:val="NoSpacing"/>
        <w:rPr>
          <w:rFonts w:cs="Times New Roman"/>
          <w:szCs w:val="24"/>
        </w:rPr>
      </w:pPr>
    </w:p>
    <w:p w14:paraId="39EF1016" w14:textId="77777777" w:rsidR="00482FBD" w:rsidRDefault="00482FBD" w:rsidP="00482FBD">
      <w:pPr>
        <w:pStyle w:val="NoSpacing"/>
        <w:rPr>
          <w:rFonts w:cs="Times New Roman"/>
          <w:szCs w:val="24"/>
        </w:rPr>
      </w:pPr>
    </w:p>
    <w:p w14:paraId="2348E1C1" w14:textId="77777777" w:rsidR="00482FBD" w:rsidRDefault="00482FBD" w:rsidP="0048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2023</w:t>
      </w:r>
    </w:p>
    <w:p w14:paraId="02DE9F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06E6A" w14:textId="77777777" w:rsidR="00482FBD" w:rsidRDefault="00482FBD" w:rsidP="009139A6">
      <w:r>
        <w:separator/>
      </w:r>
    </w:p>
  </w:endnote>
  <w:endnote w:type="continuationSeparator" w:id="0">
    <w:p w14:paraId="1F88C78C" w14:textId="77777777" w:rsidR="00482FBD" w:rsidRDefault="00482F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69F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95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D5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00EA0" w14:textId="77777777" w:rsidR="00482FBD" w:rsidRDefault="00482FBD" w:rsidP="009139A6">
      <w:r>
        <w:separator/>
      </w:r>
    </w:p>
  </w:footnote>
  <w:footnote w:type="continuationSeparator" w:id="0">
    <w:p w14:paraId="2524B39B" w14:textId="77777777" w:rsidR="00482FBD" w:rsidRDefault="00482F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8B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3A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A3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BD"/>
    <w:rsid w:val="000666E0"/>
    <w:rsid w:val="002510B7"/>
    <w:rsid w:val="00482FB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EC5C"/>
  <w15:chartTrackingRefBased/>
  <w15:docId w15:val="{F22BE1CD-65F4-47DB-B5D7-1635C059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2F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2023-06-21T21:06:00Z</dcterms:created>
  <dcterms:modified xsi:type="dcterms:W3CDTF">2023-06-21T21:07:00Z</dcterms:modified>
</cp:coreProperties>
</file>